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9" w:type="pct"/>
        <w:tblCellSpacing w:w="0" w:type="dxa"/>
        <w:tblInd w:w="324" w:type="dxa"/>
        <w:tblCellMar>
          <w:top w:w="40" w:type="dxa"/>
          <w:left w:w="40" w:type="dxa"/>
          <w:bottom w:w="40" w:type="dxa"/>
          <w:right w:w="40" w:type="dxa"/>
        </w:tblCellMar>
        <w:tblLook w:val="00A0"/>
      </w:tblPr>
      <w:tblGrid>
        <w:gridCol w:w="10056"/>
      </w:tblGrid>
      <w:tr w:rsidR="00253677" w:rsidRPr="00D36C76" w:rsidTr="00D36C76">
        <w:trPr>
          <w:tblCellSpacing w:w="0" w:type="dxa"/>
        </w:trPr>
        <w:tc>
          <w:tcPr>
            <w:tcW w:w="5000" w:type="pct"/>
            <w:vAlign w:val="center"/>
          </w:tcPr>
          <w:tbl>
            <w:tblPr>
              <w:tblW w:w="9781" w:type="dxa"/>
              <w:tblCellSpacing w:w="15" w:type="dxa"/>
              <w:tblInd w:w="138" w:type="dxa"/>
              <w:tblLook w:val="00A0"/>
            </w:tblPr>
            <w:tblGrid>
              <w:gridCol w:w="4678"/>
              <w:gridCol w:w="5103"/>
            </w:tblGrid>
            <w:tr w:rsidR="00253677" w:rsidRPr="00D36C76" w:rsidTr="00915438">
              <w:trPr>
                <w:tblCellSpacing w:w="15" w:type="dxa"/>
              </w:trPr>
              <w:tc>
                <w:tcPr>
                  <w:tcW w:w="4633" w:type="dxa"/>
                </w:tcPr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>ПРИНЯТО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>на заседании педагогического совета МБОУ «Прудковская ООШ»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 xml:space="preserve">протокол от 2 ноября  </w:t>
                  </w: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D36C76">
                      <w:rPr>
                        <w:sz w:val="28"/>
                        <w:szCs w:val="28"/>
                      </w:rPr>
                      <w:t>2016 г</w:t>
                    </w:r>
                  </w:smartTag>
                  <w:r w:rsidRPr="00D36C76">
                    <w:rPr>
                      <w:sz w:val="28"/>
                      <w:szCs w:val="28"/>
                    </w:rPr>
                    <w:t>. № 2</w:t>
                  </w:r>
                </w:p>
              </w:tc>
              <w:tc>
                <w:tcPr>
                  <w:tcW w:w="505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>УТВЕРЖДЕНО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 xml:space="preserve">приказом директора 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 xml:space="preserve">МБОУ «Прудковская ООШ»          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>от 2 ноября 2016 года № 98</w:t>
                  </w:r>
                </w:p>
                <w:p w:rsidR="00253677" w:rsidRPr="00D36C76" w:rsidRDefault="00253677" w:rsidP="00AB5E2A">
                  <w:pPr>
                    <w:pStyle w:val="NoSpacing"/>
                    <w:rPr>
                      <w:sz w:val="28"/>
                      <w:szCs w:val="28"/>
                    </w:rPr>
                  </w:pPr>
                  <w:r w:rsidRPr="00D36C76">
                    <w:rPr>
                      <w:sz w:val="28"/>
                      <w:szCs w:val="28"/>
                    </w:rPr>
                    <w:t>_______Ю.Н. Антонов</w:t>
                  </w:r>
                </w:p>
              </w:tc>
            </w:tr>
          </w:tbl>
          <w:p w:rsidR="00253677" w:rsidRPr="00D36C76" w:rsidRDefault="00253677" w:rsidP="00485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Положение </w:t>
            </w:r>
          </w:p>
          <w:p w:rsidR="00253677" w:rsidRPr="00D36C76" w:rsidRDefault="00253677" w:rsidP="00485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 отряде юных инспекторов движения (ЮИД)</w:t>
            </w:r>
          </w:p>
          <w:p w:rsidR="00253677" w:rsidRPr="00D36C76" w:rsidRDefault="00253677" w:rsidP="00D36C76">
            <w:pPr>
              <w:pStyle w:val="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6C76">
              <w:rPr>
                <w:rFonts w:ascii="Times New Roman" w:hAnsi="Times New Roman"/>
                <w:b/>
                <w:sz w:val="28"/>
                <w:szCs w:val="28"/>
              </w:rPr>
              <w:t>муниципального бюджетного общеобразовательного учреждения</w:t>
            </w:r>
          </w:p>
          <w:p w:rsidR="00253677" w:rsidRPr="00D36C76" w:rsidRDefault="00253677" w:rsidP="00D36C76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D36C76">
              <w:rPr>
                <w:b/>
              </w:rPr>
              <w:t xml:space="preserve"> «Прудковская основная  общеобразовательная школа» </w:t>
            </w:r>
          </w:p>
          <w:p w:rsidR="00253677" w:rsidRPr="00D36C76" w:rsidRDefault="00253677" w:rsidP="00485534">
            <w:pPr>
              <w:pStyle w:val="ListParagraph"/>
              <w:spacing w:after="0" w:line="240" w:lineRule="auto"/>
              <w:ind w:left="0"/>
              <w:jc w:val="center"/>
              <w:rPr>
                <w:b/>
              </w:rPr>
            </w:pPr>
            <w:r w:rsidRPr="00D36C76">
              <w:rPr>
                <w:b/>
              </w:rPr>
              <w:t>Красногвардейского района Белгородской области</w:t>
            </w:r>
          </w:p>
          <w:p w:rsidR="00253677" w:rsidRPr="00D36C76" w:rsidRDefault="00253677" w:rsidP="00D36C76">
            <w:pPr>
              <w:spacing w:after="0" w:line="240" w:lineRule="auto"/>
              <w:ind w:right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1.Общие положения</w:t>
            </w:r>
          </w:p>
          <w:p w:rsidR="00253677" w:rsidRPr="00D36C76" w:rsidRDefault="00253677" w:rsidP="00484C04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-62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Отряды юных инспекторов движения – добровольные объединения школьников, которые создаются с целью воспитания у них гражданственности, высокой обшей культуры, коллективизма, профессиональной ориентации, широкого привлечения их к организации пропаганды безопасного поведения на дорогах среди детей младшего и среднего возраста. </w:t>
            </w:r>
          </w:p>
          <w:p w:rsidR="00253677" w:rsidRPr="00D36C76" w:rsidRDefault="00253677" w:rsidP="00484C04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Основными задачами отрядов юных инспекторов движения являются: </w:t>
            </w:r>
          </w:p>
          <w:p w:rsidR="00253677" w:rsidRPr="00D36C76" w:rsidRDefault="00253677" w:rsidP="00484C04">
            <w:pPr>
              <w:numPr>
                <w:ilvl w:val="1"/>
                <w:numId w:val="1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активное содействие школе в воспитании обучающихся, выработке у школьников активной жизненной позиции. </w:t>
            </w:r>
          </w:p>
          <w:p w:rsidR="00253677" w:rsidRPr="00D36C76" w:rsidRDefault="00253677" w:rsidP="00484C04">
            <w:pPr>
              <w:numPr>
                <w:ilvl w:val="1"/>
                <w:numId w:val="1"/>
              </w:numPr>
              <w:tabs>
                <w:tab w:val="clear" w:pos="144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изучение правил, безопасного поведения на дорогах, овладение навыками проведения работы по пропаганде Правил дорожного движения и организация этой работы среди детей. </w:t>
            </w:r>
          </w:p>
          <w:p w:rsidR="00253677" w:rsidRPr="00D36C76" w:rsidRDefault="00253677" w:rsidP="00484C04">
            <w:pPr>
              <w:numPr>
                <w:ilvl w:val="1"/>
                <w:numId w:val="1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овладение умениями оказания первой помощи пострадавшим при дорожно-транспортных происшествиях.</w:t>
            </w:r>
          </w:p>
          <w:p w:rsidR="00253677" w:rsidRPr="00D36C76" w:rsidRDefault="00253677" w:rsidP="00484C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Отряды юных инспекторов движения создаются из числа школьников. Администрация общеобразовательной школы подбирает общественного организатора работы с отрядами юных инспекторов движения из числа учителей школы.</w:t>
            </w:r>
          </w:p>
          <w:p w:rsidR="00253677" w:rsidRPr="00D36C76" w:rsidRDefault="00253677" w:rsidP="00D36C76">
            <w:pPr>
              <w:tabs>
                <w:tab w:val="num" w:pos="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2.Основные направления работы юных инспекторов движения</w:t>
            </w:r>
          </w:p>
          <w:p w:rsidR="00253677" w:rsidRPr="00D36C76" w:rsidRDefault="00253677" w:rsidP="00484C0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Воспитание у членов отряда ЮИД преданности своей Родине на героических, боевых и трудовых традициях милиции, формирование у них правосознания, гуманного отношения к людям, чувства товарищества. </w:t>
            </w:r>
          </w:p>
          <w:p w:rsidR="00253677" w:rsidRPr="00D36C76" w:rsidRDefault="00253677" w:rsidP="00484C0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Углубленное изучение Правил дорожного движения,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происшествиях, знакомство с оперативно-техническими средствами регулирования дорожною движения. </w:t>
            </w:r>
          </w:p>
          <w:p w:rsidR="00253677" w:rsidRPr="00D36C76" w:rsidRDefault="00253677" w:rsidP="00484C0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массово-разъяснительной работы по пропаганде Правил дорожного движения в школе, детском саду с использованием технических средств пропаганды. </w:t>
            </w:r>
          </w:p>
          <w:p w:rsidR="00253677" w:rsidRPr="00D36C76" w:rsidRDefault="00253677" w:rsidP="00484C0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смотрах и слетах ЮПД, конкурсах, соревнованиях агитбригад. </w:t>
            </w:r>
          </w:p>
          <w:p w:rsidR="00253677" w:rsidRPr="00D36C76" w:rsidRDefault="00253677" w:rsidP="00484C0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с юными велосипедистами. </w:t>
            </w:r>
          </w:p>
          <w:p w:rsidR="00253677" w:rsidRPr="00D36C76" w:rsidRDefault="00253677" w:rsidP="00D36C76">
            <w:pPr>
              <w:tabs>
                <w:tab w:val="num" w:pos="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3.Структура и организация работы отрядов юных инспекторов движения</w:t>
            </w:r>
          </w:p>
          <w:p w:rsidR="00253677" w:rsidRPr="00D36C76" w:rsidRDefault="00253677" w:rsidP="00484C0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Членами отрядов юных инспекторов движения могут быть обучающиеся в возрасте от 10 лет, изъявившие желание активно учacтвoвaть в работе отряда ЮИД. </w:t>
            </w:r>
          </w:p>
          <w:p w:rsidR="00253677" w:rsidRPr="00D36C76" w:rsidRDefault="00253677" w:rsidP="00484C0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Отряд создается при наличии 5-10 человек и может делиться на отделения. </w:t>
            </w:r>
          </w:p>
          <w:p w:rsidR="00253677" w:rsidRPr="00D36C76" w:rsidRDefault="00253677" w:rsidP="00484C0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Прием в члены отряда юных инспекторов движения производится на основе устного заявления на сборе отряда. Со всеми вновь принятыми школьные общественные инструкторы проводят занятия. По окончании обучения юные инспекторы сдают зачет и им вручаются удостоверение, значок и нарукавная повязка юного инспектора дорожного движения. </w:t>
            </w:r>
          </w:p>
          <w:p w:rsidR="00253677" w:rsidRPr="00D36C76" w:rsidRDefault="00253677" w:rsidP="00484C0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Повседневное руководство работой отрядов юных инспекторов движения осуществляет штаб ЮИД, избираемый на общих собраниях отряда. Штаб из своего состава избирает командира отряда и утверждает командиров отделений. В малочисленных отрядах избирается только командир.</w:t>
            </w:r>
          </w:p>
          <w:p w:rsidR="00253677" w:rsidRPr="00D36C76" w:rsidRDefault="00253677" w:rsidP="00484C04">
            <w:pPr>
              <w:tabs>
                <w:tab w:val="num" w:pos="0"/>
              </w:tabs>
              <w:spacing w:after="0" w:line="240" w:lineRule="auto"/>
              <w:ind w:left="-60" w:right="12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3677" w:rsidRPr="00D36C76" w:rsidTr="00D36C76">
        <w:trPr>
          <w:tblCellSpacing w:w="0" w:type="dxa"/>
        </w:trPr>
        <w:tc>
          <w:tcPr>
            <w:tcW w:w="5000" w:type="pct"/>
            <w:vAlign w:val="center"/>
          </w:tcPr>
          <w:p w:rsidR="00253677" w:rsidRPr="00D36C76" w:rsidRDefault="00253677" w:rsidP="00484C04">
            <w:pPr>
              <w:tabs>
                <w:tab w:val="num" w:pos="0"/>
              </w:tabs>
              <w:spacing w:after="0" w:line="240" w:lineRule="auto"/>
              <w:ind w:left="-60" w:right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4.Обязанности и права юного инспектора движения</w:t>
            </w:r>
          </w:p>
          <w:p w:rsidR="00253677" w:rsidRPr="00D36C76" w:rsidRDefault="00253677" w:rsidP="00484C04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Юный инспектор движения обязан: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224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Дорожить честью, званием юного инспектора движения, активно участвовать в делах отряда, своевременно и точно выполнять задания штаба и командиров.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224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Изучать Правила дорожного движения и быть примеров в их исполнении.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Вести разъяснительную работу среди сверстников и детей младшего возраста по пропаганде Правил дорожного движения.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224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Всемерно беречь и укреплять общественный правопорядок, участвовать в предупреждении нарушений детьми Правил дорожного движения.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224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Укреплять здоровье, систематически заниматься физической культурой и спортом.</w:t>
            </w:r>
          </w:p>
          <w:p w:rsidR="00253677" w:rsidRPr="00D36C76" w:rsidRDefault="00253677" w:rsidP="00484C04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Юный инспектор движения имеет право: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Участвовать в обсуждении всех вопросов, относящихся к деятельности отряда, и вносить соответствующие предложения.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Избирать и быть избранным в штаб отряда юных инспекторов движения.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Овладев знаниями, умениями и навыками, методикой и практикой работы по профилактике детского дорожно-транспортного травматизма получить звание “Юный инспектор по безопасности движения”, звание присваивается после проверки умений в практической работе. В торжественной обстановке юному инспектору по безопасности дорожного движения вручаются удостоверение, значок и нарукавная повязка.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Обращаться за помощью и консультацией по вопросам безопасности дорожного движения и общественного правопорядка в местные органы милиции и Госинспекции.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Носить установленные знаки различия юных инспекторов движения. 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 руководством работников милиции, членов добровольных народных дружин участвовать в патрулировании.</w:t>
            </w:r>
          </w:p>
          <w:p w:rsidR="00253677" w:rsidRPr="00D36C76" w:rsidRDefault="00253677" w:rsidP="00484C04">
            <w:pPr>
              <w:numPr>
                <w:ilvl w:val="1"/>
                <w:numId w:val="4"/>
              </w:numPr>
              <w:tabs>
                <w:tab w:val="clear" w:pos="1440"/>
                <w:tab w:val="num" w:pos="0"/>
                <w:tab w:val="num" w:pos="366"/>
              </w:tabs>
              <w:spacing w:after="0" w:line="240" w:lineRule="auto"/>
              <w:ind w:left="-6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6C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Юный инспектор движения может награждаться за активную работу в отряде органами внутренних дел и образования, грамотами, ценными подарками.</w:t>
            </w:r>
          </w:p>
        </w:tc>
      </w:tr>
    </w:tbl>
    <w:p w:rsidR="00253677" w:rsidRPr="00D36C76" w:rsidRDefault="00253677" w:rsidP="0048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3677" w:rsidRPr="00D36C76" w:rsidSect="00D36C76">
      <w:footerReference w:type="default" r:id="rId7"/>
      <w:pgSz w:w="11906" w:h="16838"/>
      <w:pgMar w:top="284" w:right="851" w:bottom="719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677" w:rsidRDefault="00253677">
      <w:r>
        <w:separator/>
      </w:r>
    </w:p>
  </w:endnote>
  <w:endnote w:type="continuationSeparator" w:id="1">
    <w:p w:rsidR="00253677" w:rsidRDefault="0025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677" w:rsidRDefault="00253677" w:rsidP="00AE210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53677" w:rsidRDefault="00253677" w:rsidP="00713D3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677" w:rsidRDefault="00253677">
      <w:r>
        <w:separator/>
      </w:r>
    </w:p>
  </w:footnote>
  <w:footnote w:type="continuationSeparator" w:id="1">
    <w:p w:rsidR="00253677" w:rsidRDefault="002536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803"/>
    <w:multiLevelType w:val="multilevel"/>
    <w:tmpl w:val="4122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4AD3761"/>
    <w:multiLevelType w:val="multilevel"/>
    <w:tmpl w:val="726E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9B637D3"/>
    <w:multiLevelType w:val="multilevel"/>
    <w:tmpl w:val="A9A0F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7E84E63"/>
    <w:multiLevelType w:val="multilevel"/>
    <w:tmpl w:val="C946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898"/>
    <w:rsid w:val="000A354B"/>
    <w:rsid w:val="000D2798"/>
    <w:rsid w:val="000D34A9"/>
    <w:rsid w:val="00102AE8"/>
    <w:rsid w:val="00253677"/>
    <w:rsid w:val="00294CB3"/>
    <w:rsid w:val="003646C6"/>
    <w:rsid w:val="00484C04"/>
    <w:rsid w:val="00485534"/>
    <w:rsid w:val="004D3D04"/>
    <w:rsid w:val="00570744"/>
    <w:rsid w:val="0064496E"/>
    <w:rsid w:val="00713D3F"/>
    <w:rsid w:val="0079100B"/>
    <w:rsid w:val="008224DD"/>
    <w:rsid w:val="00835319"/>
    <w:rsid w:val="00873898"/>
    <w:rsid w:val="0089659C"/>
    <w:rsid w:val="00915438"/>
    <w:rsid w:val="00965EBF"/>
    <w:rsid w:val="009B3193"/>
    <w:rsid w:val="009F143D"/>
    <w:rsid w:val="00A94CF3"/>
    <w:rsid w:val="00AB5E2A"/>
    <w:rsid w:val="00AE2106"/>
    <w:rsid w:val="00BE17F2"/>
    <w:rsid w:val="00C67DB9"/>
    <w:rsid w:val="00CA6731"/>
    <w:rsid w:val="00D36C76"/>
    <w:rsid w:val="00E61DCE"/>
    <w:rsid w:val="00EC6E4A"/>
    <w:rsid w:val="00F23CA4"/>
    <w:rsid w:val="00F468C8"/>
    <w:rsid w:val="00FA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A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0">
    <w:name w:val="text0"/>
    <w:basedOn w:val="Normal"/>
    <w:uiPriority w:val="99"/>
    <w:rsid w:val="00873898"/>
    <w:pPr>
      <w:spacing w:before="100" w:beforeAutospacing="1" w:after="100" w:afterAutospacing="1" w:line="240" w:lineRule="auto"/>
      <w:ind w:left="40"/>
    </w:pPr>
    <w:rPr>
      <w:rFonts w:ascii="Tahoma" w:eastAsia="Times New Roman" w:hAnsi="Tahoma" w:cs="Tahoma"/>
      <w:color w:val="424240"/>
      <w:sz w:val="28"/>
      <w:szCs w:val="28"/>
      <w:lang w:eastAsia="ru-RU"/>
    </w:rPr>
  </w:style>
  <w:style w:type="paragraph" w:customStyle="1" w:styleId="text1">
    <w:name w:val="text1"/>
    <w:basedOn w:val="Normal"/>
    <w:uiPriority w:val="99"/>
    <w:rsid w:val="00873898"/>
    <w:pPr>
      <w:spacing w:before="120" w:after="120" w:line="240" w:lineRule="auto"/>
      <w:ind w:left="80" w:right="120"/>
      <w:jc w:val="both"/>
    </w:pPr>
    <w:rPr>
      <w:rFonts w:ascii="Tahoma" w:eastAsia="Times New Roman" w:hAnsi="Tahoma" w:cs="Tahoma"/>
      <w:b/>
      <w:bCs/>
      <w:color w:val="424240"/>
      <w:lang w:eastAsia="ru-RU"/>
    </w:rPr>
  </w:style>
  <w:style w:type="paragraph" w:styleId="Footer">
    <w:name w:val="footer"/>
    <w:basedOn w:val="Normal"/>
    <w:link w:val="FooterChar"/>
    <w:uiPriority w:val="99"/>
    <w:rsid w:val="00713D3F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1DCE"/>
    <w:rPr>
      <w:lang w:eastAsia="en-US"/>
    </w:rPr>
  </w:style>
  <w:style w:type="character" w:styleId="PageNumber">
    <w:name w:val="page number"/>
    <w:basedOn w:val="DefaultParagraphFont"/>
    <w:uiPriority w:val="99"/>
    <w:rsid w:val="00713D3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484C04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4C04"/>
    <w:rPr>
      <w:lang w:eastAsia="en-US"/>
    </w:rPr>
  </w:style>
  <w:style w:type="paragraph" w:styleId="ListParagraph">
    <w:name w:val="List Paragraph"/>
    <w:basedOn w:val="Normal"/>
    <w:uiPriority w:val="99"/>
    <w:qFormat/>
    <w:rsid w:val="00485534"/>
    <w:pPr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9F143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F1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43D"/>
    <w:rPr>
      <w:rFonts w:ascii="Tahoma" w:hAnsi="Tahoma" w:cs="Tahoma"/>
      <w:sz w:val="16"/>
      <w:szCs w:val="16"/>
      <w:lang w:eastAsia="en-US"/>
    </w:rPr>
  </w:style>
  <w:style w:type="character" w:customStyle="1" w:styleId="WW8Num1z1">
    <w:name w:val="WW8Num1z1"/>
    <w:uiPriority w:val="99"/>
    <w:rsid w:val="00D36C76"/>
    <w:rPr>
      <w:rFonts w:ascii="Courier New" w:hAnsi="Courier New"/>
    </w:rPr>
  </w:style>
  <w:style w:type="paragraph" w:customStyle="1" w:styleId="a">
    <w:name w:val="Без интервала"/>
    <w:uiPriority w:val="99"/>
    <w:rsid w:val="00D36C76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715</Words>
  <Characters>4079</Characters>
  <Application>Microsoft Office Outlook</Application>
  <DocSecurity>0</DocSecurity>
  <Lines>0</Lines>
  <Paragraphs>0</Paragraphs>
  <ScaleCrop>false</ScaleCrop>
  <Company>МОУ Самаринская ООШ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2016-10-04T11:53:00Z</cp:lastPrinted>
  <dcterms:created xsi:type="dcterms:W3CDTF">2011-12-11T13:31:00Z</dcterms:created>
  <dcterms:modified xsi:type="dcterms:W3CDTF">2017-08-19T19:01:00Z</dcterms:modified>
</cp:coreProperties>
</file>